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B03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720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A7A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A7A8A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7A7A8A" w:rsidRPr="007A7A8A" w:rsidRDefault="002F054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 w:rsidR="00423AF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7A7A8A" w:rsidRPr="007A7A8A" w:rsidRDefault="007A7A8A" w:rsidP="007A7A8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</w:t>
            </w:r>
            <w:r w:rsidR="00423AF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453A01" w:rsidRPr="007A7A8A" w:rsidRDefault="007A7A8A" w:rsidP="007A7A8A">
            <w:pPr>
              <w:tabs>
                <w:tab w:val="left" w:pos="1760"/>
              </w:tabs>
              <w:rPr>
                <w:cs/>
              </w:rPr>
            </w:pP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</w:t>
            </w:r>
            <w:r w:rsidR="00423AF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7A7A8A" w:rsidRPr="007A7A8A" w:rsidRDefault="002F054A" w:rsidP="007A7A8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7A7A8A" w:rsidRPr="007A7A8A" w:rsidRDefault="007A7A8A" w:rsidP="007A7A8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3B7C5A" w:rsidRDefault="007A7A8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A7A8A" w:rsidRPr="007A7A8A" w:rsidRDefault="002F054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7A7A8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 w:rsidR="00423AF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7A7A8A" w:rsidRPr="007A7A8A" w:rsidRDefault="007A7A8A" w:rsidP="007A7A8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</w:t>
            </w:r>
            <w:r w:rsidR="00423AF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</w:p>
          <w:p w:rsidR="007A7A8A" w:rsidRPr="007A7A8A" w:rsidRDefault="007A7A8A" w:rsidP="007A7A8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วัชราวลี </w:t>
            </w:r>
            <w:r w:rsidR="00423A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วัชรีวงศ์ ณ อยุธยา</w:t>
            </w:r>
          </w:p>
          <w:p w:rsidR="007A7A8A" w:rsidRDefault="007A7A8A" w:rsidP="007A7A8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นางสาวศุภมาส </w:t>
            </w:r>
            <w:r w:rsidR="00423A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6C7B37" w:rsidRPr="007A7A8A" w:rsidRDefault="007A7A8A" w:rsidP="007A7A8A">
            <w:pPr>
              <w:tabs>
                <w:tab w:val="left" w:pos="1335"/>
              </w:tabs>
              <w:rPr>
                <w:cs/>
              </w:rPr>
            </w:pPr>
            <w:r>
              <w:rPr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นางสาววินันดา </w:t>
            </w:r>
            <w:r w:rsidR="00423A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7A7A8A" w:rsidRPr="007A7A8A" w:rsidRDefault="00D849B7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="007A7A8A"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7A7A8A" w:rsidRPr="007A7A8A" w:rsidRDefault="007A7A8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3451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7A7A8A" w:rsidRPr="007A7A8A" w:rsidRDefault="007A7A8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51B7">
              <w:rPr>
                <w:rFonts w:ascii="TH SarabunPSK" w:hAnsi="TH SarabunPSK" w:cs="TH SarabunPSK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7A7A8A" w:rsidRPr="007A7A8A" w:rsidRDefault="007A7A8A" w:rsidP="007A7A8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51B7">
              <w:rPr>
                <w:rFonts w:ascii="TH SarabunPSK" w:hAnsi="TH SarabunPSK" w:cs="TH SarabunPSK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C7B37" w:rsidRPr="007A7A8A" w:rsidRDefault="007A7A8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51B7">
              <w:rPr>
                <w:rFonts w:ascii="TH SarabunPSK" w:hAnsi="TH SarabunPSK" w:cs="TH SarabunPSK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53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7A7A8A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7A7A8A" w:rsidRDefault="006C7B37" w:rsidP="007A7A8A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</w:t>
            </w:r>
            <w:r w:rsidR="00546F2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7A7A8A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7A7A8A" w:rsidRPr="003B7C5A" w:rsidTr="00BA0B1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7A8A" w:rsidRPr="00F108FD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A8A" w:rsidRPr="003E7B4C" w:rsidRDefault="007A7A8A" w:rsidP="007A7A8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1276"/>
              <w:gridCol w:w="1276"/>
              <w:gridCol w:w="1134"/>
              <w:gridCol w:w="1261"/>
            </w:tblGrid>
            <w:tr w:rsidR="002F054A" w:rsidRPr="003B7C5A" w:rsidTr="000F45BF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F45BF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C86C0A" w:rsidRDefault="007A7A8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86C0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0F45BF" w:rsidP="00DC49C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DC49C1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7A7A8A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45BF" w:rsidRDefault="000F45B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4032BC" w:rsidRDefault="000F45B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43.89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51B8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51B8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CE50D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F45BF" w:rsidRPr="003B7C5A" w:rsidTr="00CE50DB">
        <w:trPr>
          <w:trHeight w:val="2223"/>
        </w:trPr>
        <w:tc>
          <w:tcPr>
            <w:tcW w:w="9498" w:type="dxa"/>
            <w:gridSpan w:val="3"/>
          </w:tcPr>
          <w:p w:rsidR="000F45BF" w:rsidRDefault="000F45BF" w:rsidP="000F45BF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F45BF" w:rsidRPr="005C2EBC" w:rsidRDefault="000F45BF" w:rsidP="000F45BF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ได้ดำเนินการเบิกจ่ายเงินงบประมาณรายจ่ายของสำนักตามแผนและมาตรการ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ด้านการงบ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ประมาณ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โดยได้รับงบประมาณประจำปี พ.ศ. 25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62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 </w:t>
            </w:r>
            <w:r w:rsidR="00BC0320"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รวมทั้งสิ้น 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8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</w:rPr>
              <w:t>,150,</w:t>
            </w:r>
            <w:r w:rsidR="00546F29"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000 บาท 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เบิกจ่ายจริง  (1 ตุลาคม 25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61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– 3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</w:rPr>
              <w:t>0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มิถุนายน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25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62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)  เป็นจำนวนเงิน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เท่ากับ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546F2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3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</w:rPr>
              <w:t>,577,131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</w:rPr>
              <w:t>34</w:t>
            </w:r>
            <w:r w:rsidRPr="00546F2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บาท</w:t>
            </w:r>
            <w:r w:rsidRPr="00A136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43.89</w:t>
            </w:r>
            <w:r w:rsidRPr="00A1362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</w:p>
        </w:tc>
      </w:tr>
      <w:tr w:rsidR="000F45BF" w:rsidRPr="003B7C5A" w:rsidTr="006E0252">
        <w:trPr>
          <w:trHeight w:val="841"/>
        </w:trPr>
        <w:tc>
          <w:tcPr>
            <w:tcW w:w="9498" w:type="dxa"/>
            <w:gridSpan w:val="3"/>
          </w:tcPr>
          <w:p w:rsidR="000F45BF" w:rsidRDefault="000F45BF" w:rsidP="000F45BF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F45BF" w:rsidRPr="00CE50DB" w:rsidRDefault="000F45BF" w:rsidP="000F45B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B52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สำ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</w:t>
            </w:r>
            <w:r w:rsidRPr="003C4190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</w:t>
            </w:r>
            <w:r w:rsidRPr="003C4190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ด้านการงบ</w:t>
            </w:r>
            <w:r w:rsidRPr="003C4190">
              <w:rPr>
                <w:rFonts w:ascii="TH SarabunPSK" w:hAnsi="TH SarabunPSK" w:cs="TH SarabunPSK"/>
                <w:sz w:val="30"/>
                <w:szCs w:val="30"/>
                <w:cs/>
              </w:rPr>
              <w:t>ประมาณ</w:t>
            </w:r>
            <w:r w:rsidRPr="003C4190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1B520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0F45BF" w:rsidRPr="003B7C5A" w:rsidTr="006E0252">
        <w:trPr>
          <w:trHeight w:val="838"/>
        </w:trPr>
        <w:tc>
          <w:tcPr>
            <w:tcW w:w="9498" w:type="dxa"/>
            <w:gridSpan w:val="3"/>
          </w:tcPr>
          <w:p w:rsidR="000F45BF" w:rsidRDefault="000F45BF" w:rsidP="000F45B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F45BF" w:rsidRPr="00BF793D" w:rsidRDefault="000F45BF" w:rsidP="000F45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  <w:r w:rsidRPr="00BF793D">
              <w:rPr>
                <w:rFonts w:ascii="TH SarabunPSK" w:hAnsi="TH SarabunPSK" w:cs="TH SarabunPSK"/>
                <w:sz w:val="30"/>
                <w:szCs w:val="30"/>
              </w:rPr>
              <w:t> 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การสัม</w:t>
            </w:r>
            <w:r w:rsidR="001C44AF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นาและการประชุมสัญจร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คณะกรรมการการอุดมศึกษาไม่ได้ดำเนินการตามแผนที่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กำหนด 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เนื่องจากกฎกระทรวงการสรรหาฯ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คณะกรรมการการอุดมศึกษาฉบับใหม่ยังอยู่ระหว่างดำเนินการ</w:t>
            </w:r>
            <w:r w:rsidRPr="00BF793D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  <w:p w:rsidR="000F45BF" w:rsidRPr="00613934" w:rsidRDefault="000F45BF" w:rsidP="000F45B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 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การติดตามการจัดการศึกษาระดับปริญญาเอก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ไม่เป็นไป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ตามแผนที่กำหนด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เนื่องจาก</w:t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</w:t>
            </w:r>
            <w:r w:rsidR="00546F2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F793D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</w:t>
            </w:r>
            <w:r w:rsidRPr="00BF793D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ให้ชะลอไว้ก่อน</w:t>
            </w:r>
          </w:p>
        </w:tc>
      </w:tr>
      <w:tr w:rsidR="000F45BF" w:rsidRPr="003B7C5A" w:rsidTr="006E0252">
        <w:trPr>
          <w:trHeight w:val="851"/>
        </w:trPr>
        <w:tc>
          <w:tcPr>
            <w:tcW w:w="9498" w:type="dxa"/>
            <w:gridSpan w:val="3"/>
          </w:tcPr>
          <w:p w:rsidR="000F45BF" w:rsidRDefault="000F45BF" w:rsidP="000F45B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F45BF" w:rsidRPr="000D55E0" w:rsidRDefault="000F45BF" w:rsidP="00546F29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546F2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  <w:r w:rsidRPr="001B520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46F29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1B520F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24DAC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B6D" w:rsidRDefault="006A4B6D">
      <w:r>
        <w:separator/>
      </w:r>
    </w:p>
  </w:endnote>
  <w:endnote w:type="continuationSeparator" w:id="0">
    <w:p w:rsidR="006A4B6D" w:rsidRDefault="006A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B6D" w:rsidRDefault="006A4B6D">
      <w:r>
        <w:separator/>
      </w:r>
    </w:p>
  </w:footnote>
  <w:footnote w:type="continuationSeparator" w:id="0">
    <w:p w:rsidR="006A4B6D" w:rsidRDefault="006A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1406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A532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1406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A532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0DD8"/>
    <w:rsid w:val="000A3286"/>
    <w:rsid w:val="000A5220"/>
    <w:rsid w:val="000A7481"/>
    <w:rsid w:val="000B1612"/>
    <w:rsid w:val="000B61D2"/>
    <w:rsid w:val="000C06DC"/>
    <w:rsid w:val="000C3FE0"/>
    <w:rsid w:val="000D3B60"/>
    <w:rsid w:val="000D55E0"/>
    <w:rsid w:val="000D6395"/>
    <w:rsid w:val="000E60D4"/>
    <w:rsid w:val="000F45BF"/>
    <w:rsid w:val="00103B1F"/>
    <w:rsid w:val="00106E78"/>
    <w:rsid w:val="0012187F"/>
    <w:rsid w:val="001279FB"/>
    <w:rsid w:val="00130734"/>
    <w:rsid w:val="00135353"/>
    <w:rsid w:val="00154194"/>
    <w:rsid w:val="0018175B"/>
    <w:rsid w:val="00185E58"/>
    <w:rsid w:val="001B140F"/>
    <w:rsid w:val="001B520F"/>
    <w:rsid w:val="001B5DAF"/>
    <w:rsid w:val="001B7B75"/>
    <w:rsid w:val="001C07B4"/>
    <w:rsid w:val="001C18FF"/>
    <w:rsid w:val="001C2A69"/>
    <w:rsid w:val="001C39D5"/>
    <w:rsid w:val="001C44AF"/>
    <w:rsid w:val="001D2FDE"/>
    <w:rsid w:val="001E3D89"/>
    <w:rsid w:val="00235C19"/>
    <w:rsid w:val="00251664"/>
    <w:rsid w:val="00251B8E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51B7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4190"/>
    <w:rsid w:val="003E0FCD"/>
    <w:rsid w:val="003E1BC4"/>
    <w:rsid w:val="003E4227"/>
    <w:rsid w:val="003F0CC5"/>
    <w:rsid w:val="004032BC"/>
    <w:rsid w:val="00411C2F"/>
    <w:rsid w:val="00420AFB"/>
    <w:rsid w:val="00423AFC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46F29"/>
    <w:rsid w:val="0057115A"/>
    <w:rsid w:val="005725B6"/>
    <w:rsid w:val="0058298B"/>
    <w:rsid w:val="00595943"/>
    <w:rsid w:val="00596721"/>
    <w:rsid w:val="005B1BF3"/>
    <w:rsid w:val="005B60E0"/>
    <w:rsid w:val="005B7119"/>
    <w:rsid w:val="005C07F8"/>
    <w:rsid w:val="005C159C"/>
    <w:rsid w:val="005C2EBC"/>
    <w:rsid w:val="005D7E04"/>
    <w:rsid w:val="0060158F"/>
    <w:rsid w:val="0061749F"/>
    <w:rsid w:val="00637718"/>
    <w:rsid w:val="00642568"/>
    <w:rsid w:val="0067170C"/>
    <w:rsid w:val="00680463"/>
    <w:rsid w:val="00682347"/>
    <w:rsid w:val="00690952"/>
    <w:rsid w:val="006A4B6D"/>
    <w:rsid w:val="006B034C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4DAC"/>
    <w:rsid w:val="00726AE7"/>
    <w:rsid w:val="007415B9"/>
    <w:rsid w:val="00757110"/>
    <w:rsid w:val="007605D4"/>
    <w:rsid w:val="00764DED"/>
    <w:rsid w:val="007706C4"/>
    <w:rsid w:val="007720F9"/>
    <w:rsid w:val="007A21D4"/>
    <w:rsid w:val="007A5E7D"/>
    <w:rsid w:val="007A7A8A"/>
    <w:rsid w:val="007E1491"/>
    <w:rsid w:val="007E6D75"/>
    <w:rsid w:val="007F194B"/>
    <w:rsid w:val="007F3961"/>
    <w:rsid w:val="007F7EA2"/>
    <w:rsid w:val="00802C6A"/>
    <w:rsid w:val="00815B1B"/>
    <w:rsid w:val="00816BB9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629"/>
    <w:rsid w:val="00A13D2C"/>
    <w:rsid w:val="00A147BB"/>
    <w:rsid w:val="00A155E3"/>
    <w:rsid w:val="00A15A35"/>
    <w:rsid w:val="00A21B19"/>
    <w:rsid w:val="00A303B1"/>
    <w:rsid w:val="00A325E0"/>
    <w:rsid w:val="00A33B2A"/>
    <w:rsid w:val="00A4208E"/>
    <w:rsid w:val="00A50AE4"/>
    <w:rsid w:val="00A532B7"/>
    <w:rsid w:val="00A541E6"/>
    <w:rsid w:val="00A5549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0320"/>
    <w:rsid w:val="00BC4597"/>
    <w:rsid w:val="00BC4884"/>
    <w:rsid w:val="00BC5E9D"/>
    <w:rsid w:val="00BC746C"/>
    <w:rsid w:val="00C05ABF"/>
    <w:rsid w:val="00C06017"/>
    <w:rsid w:val="00C6134E"/>
    <w:rsid w:val="00C67D71"/>
    <w:rsid w:val="00C86C0A"/>
    <w:rsid w:val="00CB2161"/>
    <w:rsid w:val="00CE50B1"/>
    <w:rsid w:val="00CE50DB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C49C1"/>
    <w:rsid w:val="00DE1A2C"/>
    <w:rsid w:val="00DE5095"/>
    <w:rsid w:val="00DE6CC4"/>
    <w:rsid w:val="00DF0979"/>
    <w:rsid w:val="00DF2CE3"/>
    <w:rsid w:val="00DF5A0B"/>
    <w:rsid w:val="00E04588"/>
    <w:rsid w:val="00E13428"/>
    <w:rsid w:val="00E14061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4B06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9A2D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684C-AE97-4411-AD8F-EB3F7B9AD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122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35</cp:revision>
  <cp:lastPrinted>2019-06-11T06:57:00Z</cp:lastPrinted>
  <dcterms:created xsi:type="dcterms:W3CDTF">2019-02-04T07:47:00Z</dcterms:created>
  <dcterms:modified xsi:type="dcterms:W3CDTF">2019-09-03T03:35:00Z</dcterms:modified>
</cp:coreProperties>
</file>